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E1945D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E60AFE">
        <w:rPr>
          <w:lang w:val="en-GB"/>
        </w:rPr>
        <w:t xml:space="preserve"> 44-G001-26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559E725B" w:rsidR="00F17236" w:rsidRPr="00A83773" w:rsidRDefault="00E60AF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3/07/2026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06654D78" w:rsidR="00F17236" w:rsidRPr="00A83773" w:rsidRDefault="00E60AF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24/07/2026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42525CE8" w:rsidR="00F17236" w:rsidRPr="00A83773" w:rsidRDefault="00E60AF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24/07/2026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44E7B29E" w:rsidR="00F17236" w:rsidRPr="00A83773" w:rsidRDefault="00E60AF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28/07/2026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565A0CA2" w:rsidR="00F17236" w:rsidRPr="00A83773" w:rsidRDefault="00E60AF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29/07/2026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66CDD75B" w:rsidR="00F17236" w:rsidRPr="00A83773" w:rsidRDefault="00E60AF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31/07/2026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47A5F146" w:rsidR="00F17236" w:rsidRPr="00A83773" w:rsidRDefault="00E60AF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14/08/2026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1EE38B04" w:rsidR="00F17236" w:rsidRPr="00A83773" w:rsidRDefault="00E60AFE" w:rsidP="00E60AF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18/08/2026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580BF7B7" w:rsidR="00F17236" w:rsidRPr="00532E97" w:rsidRDefault="00E60AF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19/08/2026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5281" w14:textId="77777777" w:rsidR="00DD0C32" w:rsidRDefault="00DD0C32">
      <w:r>
        <w:separator/>
      </w:r>
    </w:p>
  </w:endnote>
  <w:endnote w:type="continuationSeparator" w:id="0">
    <w:p w14:paraId="3B0649A9" w14:textId="77777777" w:rsidR="00DD0C32" w:rsidRDefault="00DD0C32">
      <w:r>
        <w:continuationSeparator/>
      </w:r>
    </w:p>
  </w:endnote>
  <w:endnote w:type="continuationNotice" w:id="1">
    <w:p w14:paraId="1265BCC7" w14:textId="77777777" w:rsidR="00DD0C32" w:rsidRDefault="00DD0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3792B4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60AFE">
      <w:rPr>
        <w:noProof/>
      </w:rPr>
      <w:t>2026-07-03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C668" w14:textId="77777777" w:rsidR="00DD0C32" w:rsidRDefault="00DD0C32">
      <w:r>
        <w:separator/>
      </w:r>
    </w:p>
  </w:footnote>
  <w:footnote w:type="continuationSeparator" w:id="0">
    <w:p w14:paraId="6CECE4CF" w14:textId="77777777" w:rsidR="00DD0C32" w:rsidRDefault="00DD0C32">
      <w:r>
        <w:continuationSeparator/>
      </w:r>
    </w:p>
  </w:footnote>
  <w:footnote w:type="continuationNotice" w:id="1">
    <w:p w14:paraId="072E4D22" w14:textId="77777777" w:rsidR="00DD0C32" w:rsidRDefault="00DD0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2C9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0C32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0AFE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2020-07-06T12:32:00Z</dcterms:created>
  <dcterms:modified xsi:type="dcterms:W3CDTF">2026-07-03T08:13:00Z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